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Amber Valley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Amber Valley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Amber Valley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Amber Valley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Amber Valley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8.1%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Amber Valley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45.0% </w:t>
      </w:r>
      <w:r w:rsidRPr="004747BF">
        <w:rPr>
          <w:rFonts w:ascii="Libre Franklin Light" w:eastAsia="Times New Roman" w:hAnsi="Libre Franklin Light" w:cs="Calibri Light"/>
        </w:rPr>
        <w:t xml:space="preserve">of those respondents classified as PGSI 8+ in Amber Valley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Amber Valley is estimated to be </w:t>
      </w:r>
      <w:r w:rsidRPr="00773DF7">
        <w:rPr>
          <w:rFonts w:ascii="Libre Franklin Light" w:eastAsia="Times New Roman" w:hAnsi="Libre Franklin Light" w:cs="Calibri Light"/>
          <w:b/>
          <w:bCs/>
          <w:color w:val="C45911" w:themeColor="accent2" w:themeShade="BF"/>
        </w:rPr>
        <w:t xml:space="preserve">£2,082,375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Amber Valley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Amber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8.1%</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Amber Valley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Amber Valley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Amber Val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Amber Valley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Amber Val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Amber Valley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23.1%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Amber Valley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Amber Val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Amber Valley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Amber Valley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Amber Valley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Amber Valley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Amber Valley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Amber Valley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£2,082,375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Amber Valley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£33,918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£701,453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£50,250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£14,133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£25,910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£1,256,711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£2,082,375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Amber Valley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Amber Valley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Amber Valley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52.3%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Amber Valley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Amber Valley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Amber Valley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Amber Valley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Amber Valley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52.3%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Amber Valley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1701CCD-1690-4516-A1B8-0658AC74C41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